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F0657" w14:textId="77777777" w:rsidR="000952B6" w:rsidRDefault="000952B6"/>
    <w:p w14:paraId="520B7D86" w14:textId="77777777" w:rsidR="000952B6" w:rsidRDefault="000952B6"/>
    <w:p w14:paraId="02DEB950" w14:textId="77777777" w:rsidR="000952B6" w:rsidRDefault="000952B6"/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0952B6" w14:paraId="1C7F226B" w14:textId="77777777" w:rsidTr="00D62E6E">
        <w:tc>
          <w:tcPr>
            <w:tcW w:w="2800" w:type="dxa"/>
          </w:tcPr>
          <w:p w14:paraId="268A077C" w14:textId="77777777" w:rsidR="00D62E6E" w:rsidRPr="000952B6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952B6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0952B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84DE728" w14:textId="77777777" w:rsidR="00D62E6E" w:rsidRPr="000952B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FA9AB77" w14:textId="77777777" w:rsidR="00D62E6E" w:rsidRPr="000952B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B23EE71" w14:textId="77777777" w:rsidR="00D62E6E" w:rsidRPr="000952B6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0952B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0952B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0952B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0952B6" w14:paraId="5C854DB5" w14:textId="77777777" w:rsidTr="00D62E6E">
        <w:tc>
          <w:tcPr>
            <w:tcW w:w="2800" w:type="dxa"/>
          </w:tcPr>
          <w:p w14:paraId="545833A5" w14:textId="77777777" w:rsidR="00D62E6E" w:rsidRPr="000952B6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952B6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56C21370" w14:textId="77777777" w:rsidR="00D62E6E" w:rsidRPr="000952B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E708900" w14:textId="77777777" w:rsidR="00D62E6E" w:rsidRPr="000952B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E44B29E" w14:textId="77777777" w:rsidR="00D62E6E" w:rsidRPr="000952B6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0952B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0952B6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0952B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010311C4" w14:textId="77777777" w:rsidR="00BC121E" w:rsidRPr="000952B6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F34908" w:rsidRPr="000952B6" w14:paraId="44B366F6" w14:textId="77777777" w:rsidTr="008C189B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C89CA" w14:textId="77777777" w:rsidR="00F34908" w:rsidRPr="000952B6" w:rsidRDefault="00F34908" w:rsidP="008C189B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32"/>
                <w:szCs w:val="32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69BEFB39" w14:textId="6FE5C67A" w:rsidR="00F34908" w:rsidRPr="000952B6" w:rsidRDefault="00F34908" w:rsidP="008C189B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składane w zakresie art. 108 ust. 1 pkt. 5 ustawy z dnia 11 września 2019 r. Prawo zamówień publicznych </w:t>
            </w:r>
            <w:r w:rsidRPr="000952B6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(t.j. Dz. U. z 2024 r. poz. 1320 z pĂłĹşn. zm.)</w:t>
            </w:r>
            <w:r w:rsidRPr="000952B6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(dalej jako: ustawa Pzp), dotyczące:</w:t>
            </w:r>
          </w:p>
          <w:p w14:paraId="5EB8A8AD" w14:textId="77777777" w:rsidR="00F34908" w:rsidRPr="000952B6" w:rsidRDefault="00F34908" w:rsidP="008C189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6D2BCF0F" w14:textId="77777777" w:rsidR="00F34908" w:rsidRPr="000952B6" w:rsidRDefault="00F34908" w:rsidP="008C189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4ECD6C4B" w14:textId="77777777" w:rsidR="000952B6" w:rsidRDefault="000952B6" w:rsidP="000952B6">
      <w:pPr>
        <w:spacing w:after="120" w:line="360" w:lineRule="auto"/>
        <w:jc w:val="both"/>
        <w:rPr>
          <w:rFonts w:asciiTheme="minorHAnsi" w:eastAsia="Times New Roman" w:hAnsiTheme="minorHAnsi" w:cstheme="minorHAnsi"/>
          <w:sz w:val="12"/>
          <w:szCs w:val="12"/>
          <w:lang w:eastAsia="pl-PL"/>
        </w:rPr>
      </w:pPr>
    </w:p>
    <w:p w14:paraId="4D19EA2D" w14:textId="77777777" w:rsidR="000952B6" w:rsidRDefault="000952B6" w:rsidP="000952B6">
      <w:pPr>
        <w:spacing w:after="120" w:line="360" w:lineRule="auto"/>
        <w:jc w:val="both"/>
        <w:rPr>
          <w:rFonts w:asciiTheme="minorHAnsi" w:eastAsia="Times New Roman" w:hAnsiTheme="minorHAnsi" w:cstheme="minorHAnsi"/>
          <w:sz w:val="12"/>
          <w:szCs w:val="12"/>
          <w:lang w:eastAsia="pl-PL"/>
        </w:rPr>
      </w:pPr>
    </w:p>
    <w:p w14:paraId="1BC5CAA3" w14:textId="77777777" w:rsidR="000952B6" w:rsidRPr="000952B6" w:rsidRDefault="000952B6" w:rsidP="000952B6">
      <w:pPr>
        <w:spacing w:after="120" w:line="360" w:lineRule="auto"/>
        <w:jc w:val="both"/>
        <w:rPr>
          <w:rFonts w:asciiTheme="minorHAnsi" w:eastAsia="Times New Roman" w:hAnsiTheme="minorHAnsi" w:cstheme="minorHAnsi"/>
          <w:sz w:val="12"/>
          <w:szCs w:val="12"/>
          <w:lang w:eastAsia="pl-PL"/>
        </w:rPr>
      </w:pPr>
    </w:p>
    <w:p w14:paraId="426372AA" w14:textId="4939F088" w:rsidR="00BC121E" w:rsidRPr="000952B6" w:rsidRDefault="00F34908" w:rsidP="000952B6">
      <w:pPr>
        <w:spacing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0952B6" w14:paraId="3643E997" w14:textId="77777777" w:rsidTr="00D62E6E">
        <w:tc>
          <w:tcPr>
            <w:tcW w:w="2269" w:type="dxa"/>
          </w:tcPr>
          <w:p w14:paraId="7C32B248" w14:textId="77777777" w:rsidR="00D62E6E" w:rsidRPr="000952B6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FEE5BC8" w14:textId="08D05448" w:rsidR="00D62E6E" w:rsidRPr="000952B6" w:rsidRDefault="00F34908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D62E6E" w:rsidRPr="000952B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F34908" w:rsidRPr="000952B6" w14:paraId="53A83780" w14:textId="77777777" w:rsidTr="008C189B">
        <w:tc>
          <w:tcPr>
            <w:tcW w:w="2269" w:type="dxa"/>
          </w:tcPr>
          <w:p w14:paraId="6216B149" w14:textId="77777777" w:rsidR="00F34908" w:rsidRPr="000952B6" w:rsidRDefault="00F34908" w:rsidP="008C189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B9C3BA0" w14:textId="1AB80F3E" w:rsidR="00F34908" w:rsidRPr="000952B6" w:rsidRDefault="00F34908" w:rsidP="008C189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pranie/wynajem/566/2026</w:t>
            </w:r>
          </w:p>
        </w:tc>
      </w:tr>
    </w:tbl>
    <w:p w14:paraId="60B45C3B" w14:textId="5424FD48" w:rsidR="00BC121E" w:rsidRPr="000952B6" w:rsidRDefault="00F34908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0952B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0952B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0952B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0243357B" w14:textId="77777777" w:rsidR="00BC121E" w:rsidRPr="000952B6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0952B6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0952B6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7674E54" w14:textId="77777777" w:rsidR="00BF69A4" w:rsidRPr="000952B6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0952B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0952B6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0952B6" w14:paraId="0208E97E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D187" w14:textId="77777777" w:rsidR="00BC121E" w:rsidRPr="000952B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C676" w14:textId="77777777" w:rsidR="00BC121E" w:rsidRPr="000952B6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9355" w14:textId="77777777" w:rsidR="00BC121E" w:rsidRPr="000952B6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0952B6" w14:paraId="408FCC96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306F" w14:textId="77777777" w:rsidR="00BC121E" w:rsidRPr="000952B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EBDE" w14:textId="77777777" w:rsidR="00BC121E" w:rsidRPr="000952B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074" w14:textId="77777777" w:rsidR="00BC121E" w:rsidRPr="000952B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0952B6" w14:paraId="69657401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640A" w14:textId="77777777" w:rsidR="00BC121E" w:rsidRPr="000952B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D3C3" w14:textId="77777777" w:rsidR="00BC121E" w:rsidRPr="000952B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A8B" w14:textId="77777777" w:rsidR="00BC121E" w:rsidRPr="000952B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74203E93" w14:textId="77777777" w:rsidR="00BC121E" w:rsidRPr="000952B6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0952B6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lastRenderedPageBreak/>
        <w:t>Uwaga</w:t>
      </w:r>
    </w:p>
    <w:p w14:paraId="140D830B" w14:textId="77777777" w:rsidR="00BC121E" w:rsidRPr="000952B6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0952B6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6568F75D" w14:textId="77777777" w:rsidR="00067B62" w:rsidRPr="000952B6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0952B6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0952B6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0952B6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0952B6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06E697BC" w14:textId="77777777" w:rsidR="00CF03EF" w:rsidRPr="000952B6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0952B6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0952B6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5757BED1" w14:textId="77777777" w:rsidR="00067B62" w:rsidRPr="000952B6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0952B6" w14:paraId="0724FBB4" w14:textId="77777777" w:rsidTr="00620E37">
        <w:tc>
          <w:tcPr>
            <w:tcW w:w="2660" w:type="dxa"/>
          </w:tcPr>
          <w:p w14:paraId="5C40489E" w14:textId="77777777" w:rsidR="00BC121E" w:rsidRPr="000952B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92EB66F" w14:textId="77777777" w:rsidR="00BC121E" w:rsidRPr="000952B6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00197C6C" w14:textId="77777777" w:rsidR="00BC121E" w:rsidRPr="000952B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0952B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0952B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6CC6E245" w14:textId="77777777" w:rsidR="00BC121E" w:rsidRPr="000952B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4E36343" w14:textId="77777777" w:rsidR="00BC121E" w:rsidRPr="000952B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263BBB6" w14:textId="0ED2336A" w:rsidR="00BC121E" w:rsidRPr="000952B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0952B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F34908" w:rsidRPr="000952B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="00BC121E" w:rsidRPr="000952B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0952B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30D8DFEA" w14:textId="77777777" w:rsidR="00106AC7" w:rsidRPr="000952B6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0952B6" w:rsidSect="000952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709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AD2F2" w14:textId="77777777" w:rsidR="000A05F5" w:rsidRDefault="000A05F5">
      <w:r>
        <w:separator/>
      </w:r>
    </w:p>
  </w:endnote>
  <w:endnote w:type="continuationSeparator" w:id="0">
    <w:p w14:paraId="21079174" w14:textId="77777777" w:rsidR="000A05F5" w:rsidRDefault="000A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803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9CA130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D7F1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75BD7886" w14:textId="7D86B263" w:rsidR="000952B6" w:rsidRPr="000952B6" w:rsidRDefault="000952B6" w:rsidP="000952B6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60B8F82" wp14:editId="239A9D06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71028076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89733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  <w:bookmarkStart w:id="0" w:name="_Hlk204079734"/>
    <w:r w:rsidRPr="000952B6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0B316C0D" w14:textId="77777777" w:rsidR="009A4CD3" w:rsidRDefault="000952B6" w:rsidP="000952B6">
    <w:pPr>
      <w:pStyle w:val="Stopka"/>
      <w:tabs>
        <w:tab w:val="clear" w:pos="4536"/>
      </w:tabs>
      <w:spacing w:after="60"/>
      <w:jc w:val="center"/>
    </w:pPr>
    <w:r w:rsidRPr="000952B6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0952B6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0952B6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0"/>
    <w:r w:rsidR="009A4CD3">
      <w:rPr>
        <w:rFonts w:ascii="Arial" w:hAnsi="Arial"/>
        <w:sz w:val="18"/>
        <w:szCs w:val="18"/>
      </w:rPr>
      <w:tab/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0952B6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0952B6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0952B6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F619" w14:textId="77777777" w:rsidR="00F34908" w:rsidRDefault="00F349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1E1E4" w14:textId="77777777" w:rsidR="000A05F5" w:rsidRDefault="000A05F5">
      <w:r>
        <w:separator/>
      </w:r>
    </w:p>
  </w:footnote>
  <w:footnote w:type="continuationSeparator" w:id="0">
    <w:p w14:paraId="6C126637" w14:textId="77777777" w:rsidR="000A05F5" w:rsidRDefault="000A0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329DF" w14:textId="77777777" w:rsidR="00F34908" w:rsidRDefault="00F349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1F8B" w14:textId="7920887E" w:rsidR="000952B6" w:rsidRPr="000952B6" w:rsidRDefault="000952B6" w:rsidP="000952B6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72EA4BB1" wp14:editId="36F53C8C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2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2B6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0952B6">
      <w:rPr>
        <w:rFonts w:eastAsia="Batang" w:cs="Calibri"/>
        <w:b/>
        <w:lang w:val="en-US" w:eastAsia="pl-PL" w:bidi="ar-IQ"/>
      </w:rPr>
      <w:t>Samodzielny Publiczny Zakład Opieki Zdrowotnej w Siedlcach</w:t>
    </w:r>
    <w:r w:rsidRPr="000952B6">
      <w:rPr>
        <w:rFonts w:eastAsia="Batang" w:cs="Calibri"/>
        <w:b/>
        <w:lang w:val="en-US" w:eastAsia="pl-PL" w:bidi="ar-IQ"/>
      </w:rPr>
      <w:br/>
      <w:t>ul. Jana Kilińskiego 29, 08 -110 Siedlce</w:t>
    </w:r>
    <w:r w:rsidRPr="000952B6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0952B6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0952B6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535ECD12" w14:textId="0C86CCE4" w:rsidR="000952B6" w:rsidRPr="000952B6" w:rsidRDefault="000952B6" w:rsidP="000952B6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4A131E9A" wp14:editId="1FA15D58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1859258209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C6E736" id="Łącznik prosty 1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0952B6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76EE0081" w14:textId="067AFED6" w:rsidR="00F34908" w:rsidRPr="000952B6" w:rsidRDefault="000952B6" w:rsidP="000952B6">
    <w:pPr>
      <w:pStyle w:val="Nagwek"/>
      <w:spacing w:after="0"/>
      <w:jc w:val="right"/>
      <w:rPr>
        <w:i/>
        <w:iCs/>
        <w:sz w:val="18"/>
        <w:szCs w:val="18"/>
      </w:rPr>
    </w:pPr>
    <w:r w:rsidRPr="000952B6">
      <w:rPr>
        <w:bCs/>
        <w:i/>
        <w:iCs/>
        <w:sz w:val="18"/>
        <w:szCs w:val="18"/>
      </w:rPr>
      <w:t>Załącznik nr 1</w:t>
    </w:r>
    <w:r>
      <w:rPr>
        <w:bCs/>
        <w:i/>
        <w:iCs/>
        <w:sz w:val="18"/>
        <w:szCs w:val="18"/>
      </w:rPr>
      <w:t>2</w:t>
    </w:r>
    <w:r w:rsidRPr="000952B6">
      <w:rPr>
        <w:bCs/>
        <w:i/>
        <w:iCs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D65B9" w14:textId="77777777" w:rsidR="00F34908" w:rsidRDefault="00F349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2890909">
    <w:abstractNumId w:val="13"/>
  </w:num>
  <w:num w:numId="2" w16cid:durableId="469858046">
    <w:abstractNumId w:val="0"/>
  </w:num>
  <w:num w:numId="3" w16cid:durableId="1245723807">
    <w:abstractNumId w:val="11"/>
  </w:num>
  <w:num w:numId="4" w16cid:durableId="1730759995">
    <w:abstractNumId w:val="8"/>
  </w:num>
  <w:num w:numId="5" w16cid:durableId="602108885">
    <w:abstractNumId w:val="7"/>
  </w:num>
  <w:num w:numId="6" w16cid:durableId="1956985921">
    <w:abstractNumId w:val="1"/>
  </w:num>
  <w:num w:numId="7" w16cid:durableId="1545172065">
    <w:abstractNumId w:val="6"/>
  </w:num>
  <w:num w:numId="8" w16cid:durableId="2134708355">
    <w:abstractNumId w:val="3"/>
  </w:num>
  <w:num w:numId="9" w16cid:durableId="343288876">
    <w:abstractNumId w:val="2"/>
  </w:num>
  <w:num w:numId="10" w16cid:durableId="1470628553">
    <w:abstractNumId w:val="5"/>
  </w:num>
  <w:num w:numId="11" w16cid:durableId="161042722">
    <w:abstractNumId w:val="10"/>
  </w:num>
  <w:num w:numId="12" w16cid:durableId="1344866066">
    <w:abstractNumId w:val="4"/>
  </w:num>
  <w:num w:numId="13" w16cid:durableId="2052224047">
    <w:abstractNumId w:val="9"/>
  </w:num>
  <w:num w:numId="14" w16cid:durableId="20533115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5F5"/>
    <w:rsid w:val="0000184A"/>
    <w:rsid w:val="00007C1C"/>
    <w:rsid w:val="00012997"/>
    <w:rsid w:val="000621A2"/>
    <w:rsid w:val="00067B62"/>
    <w:rsid w:val="000719DC"/>
    <w:rsid w:val="00075CEC"/>
    <w:rsid w:val="000807AB"/>
    <w:rsid w:val="000952B6"/>
    <w:rsid w:val="000A05F5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34908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0F4D6"/>
  <w15:chartTrackingRefBased/>
  <w15:docId w15:val="{3B398FB9-03C0-4A73-9DBB-E97B929A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customStyle="1" w:styleId="Styl2">
    <w:name w:val="Styl2"/>
    <w:basedOn w:val="Tekstpodstawowywcity"/>
    <w:rsid w:val="000952B6"/>
    <w:pPr>
      <w:tabs>
        <w:tab w:val="left" w:pos="1134"/>
        <w:tab w:val="right" w:pos="9070"/>
      </w:tabs>
      <w:spacing w:after="0" w:line="240" w:lineRule="auto"/>
      <w:ind w:left="1134" w:hanging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2010-01-07T09:39:00Z</cp:lastPrinted>
  <dcterms:created xsi:type="dcterms:W3CDTF">2026-04-23T06:11:00Z</dcterms:created>
  <dcterms:modified xsi:type="dcterms:W3CDTF">2026-04-23T06:11:00Z</dcterms:modified>
</cp:coreProperties>
</file>